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B55" w:rsidRDefault="00E96B55" w:rsidP="00E96B55">
      <w:pPr>
        <w:bidi/>
        <w:jc w:val="center"/>
        <w:rPr>
          <w:rFonts w:cs="B Titr"/>
          <w:szCs w:val="24"/>
          <w:rtl/>
        </w:rPr>
      </w:pPr>
    </w:p>
    <w:p w:rsidR="00E96B55" w:rsidRDefault="00E96B55" w:rsidP="00E06E8A">
      <w:pPr>
        <w:bidi/>
        <w:jc w:val="center"/>
        <w:rPr>
          <w:rFonts w:cs="B Titr"/>
          <w:b/>
          <w:bCs w:val="0"/>
          <w:szCs w:val="24"/>
          <w:rtl/>
        </w:rPr>
      </w:pPr>
      <w:r w:rsidRPr="00E96B55">
        <w:rPr>
          <w:rFonts w:cs="B Titr" w:hint="cs"/>
          <w:sz w:val="26"/>
          <w:szCs w:val="26"/>
          <w:rtl/>
        </w:rPr>
        <w:t>شرايط اختصاصي سرويس هاي آمد و رفت كاركنان مرکز آموزشي درماني فيروزگر</w:t>
      </w:r>
      <w:r w:rsidRPr="00E96B55">
        <w:rPr>
          <w:rFonts w:cs="B Titr"/>
          <w:sz w:val="26"/>
          <w:szCs w:val="26"/>
        </w:rPr>
        <w:t xml:space="preserve"> </w:t>
      </w:r>
      <w:r w:rsidRPr="00E96B55">
        <w:rPr>
          <w:rFonts w:cs="B Titr" w:hint="cs"/>
          <w:sz w:val="26"/>
          <w:szCs w:val="26"/>
          <w:rtl/>
        </w:rPr>
        <w:t xml:space="preserve"> سا</w:t>
      </w:r>
      <w:r w:rsidRPr="00E96B55">
        <w:rPr>
          <w:rFonts w:cs="B Titr" w:hint="cs"/>
          <w:b/>
          <w:bCs w:val="0"/>
          <w:sz w:val="26"/>
          <w:szCs w:val="26"/>
          <w:rtl/>
        </w:rPr>
        <w:t xml:space="preserve">ل </w:t>
      </w:r>
      <w:r w:rsidR="00E06E8A">
        <w:rPr>
          <w:rFonts w:cs="B Titr" w:hint="cs"/>
          <w:b/>
          <w:bCs w:val="0"/>
          <w:sz w:val="26"/>
          <w:szCs w:val="26"/>
          <w:rtl/>
        </w:rPr>
        <w:t xml:space="preserve">1402 </w:t>
      </w:r>
      <w:bookmarkStart w:id="0" w:name="_GoBack"/>
      <w:bookmarkEnd w:id="0"/>
      <w:r w:rsidR="00E06E8A">
        <w:rPr>
          <w:rFonts w:cs="B Titr" w:hint="cs"/>
          <w:b/>
          <w:bCs w:val="0"/>
          <w:sz w:val="26"/>
          <w:szCs w:val="26"/>
          <w:rtl/>
        </w:rPr>
        <w:t xml:space="preserve"> </w:t>
      </w:r>
      <w:r w:rsidRPr="00E96B55">
        <w:rPr>
          <w:rFonts w:cs="B Titr" w:hint="cs"/>
          <w:b/>
          <w:bCs w:val="0"/>
          <w:sz w:val="26"/>
          <w:szCs w:val="26"/>
          <w:rtl/>
        </w:rPr>
        <w:t xml:space="preserve">    </w:t>
      </w:r>
    </w:p>
    <w:p w:rsidR="00E96B55" w:rsidRPr="00A35E51" w:rsidRDefault="00E96B55" w:rsidP="00E96B55">
      <w:pPr>
        <w:bidi/>
        <w:jc w:val="center"/>
        <w:rPr>
          <w:b/>
          <w:bCs w:val="0"/>
          <w:sz w:val="26"/>
          <w:szCs w:val="22"/>
        </w:rPr>
      </w:pPr>
    </w:p>
    <w:p w:rsidR="00ED0164" w:rsidRPr="001D7673" w:rsidRDefault="00ED0164" w:rsidP="00B4288F">
      <w:pPr>
        <w:pStyle w:val="Title"/>
        <w:numPr>
          <w:ilvl w:val="0"/>
          <w:numId w:val="2"/>
        </w:numPr>
        <w:tabs>
          <w:tab w:val="num" w:pos="453"/>
          <w:tab w:val="num" w:pos="595"/>
        </w:tabs>
        <w:ind w:left="0" w:hanging="284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شركت طرف قرارداد مي‌بايست حركت سرويس‌هاي اياب و ذهاب كاركنان را از مبداء مسيرهاي تعيين شده طوري تنظيم نمايد كه كاركنان  </w:t>
      </w:r>
      <w:r w:rsidRPr="0027674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بين  ساعت  6:45  تا  7 صبح</w:t>
      </w: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 در محل كار حضور داشت</w:t>
      </w:r>
      <w:r w:rsidR="0027674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ه باشند. ضمناً ساعت برگشت از مر</w:t>
      </w: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کز ساعت </w:t>
      </w:r>
      <w:r w:rsidRPr="001D7673"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14:</w:t>
      </w:r>
      <w:r w:rsidR="00B4288F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</w:t>
      </w:r>
      <w:r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0</w:t>
      </w: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 </w:t>
      </w:r>
      <w:r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و   19:</w:t>
      </w:r>
      <w:r w:rsidR="00B4288F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50</w:t>
      </w:r>
      <w:r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مي‌باشد و تعيين ساعات رفت و برگشت در ايام ويژه مانند ماه مبارك رمضان و غيره براساس نظر كارفرما بوده و شركت طرف قرارداد حق هيچگونه اعتراضي ندارد.</w:t>
      </w:r>
    </w:p>
    <w:p w:rsidR="00DE4022" w:rsidRPr="001D7673" w:rsidRDefault="005E205B" w:rsidP="00AF4E9F">
      <w:pPr>
        <w:pStyle w:val="Title"/>
        <w:numPr>
          <w:ilvl w:val="0"/>
          <w:numId w:val="2"/>
        </w:numPr>
        <w:tabs>
          <w:tab w:val="num" w:pos="453"/>
          <w:tab w:val="num" w:pos="595"/>
        </w:tabs>
        <w:ind w:left="0" w:hanging="284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رانندگان خودروهاي</w:t>
      </w:r>
      <w:r w:rsidRPr="0027674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093BF7" w:rsidRPr="0027674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موضوع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قرارداد مي</w:t>
      </w:r>
      <w:r w:rsidR="008E25AD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‌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بايست درم</w:t>
      </w:r>
      <w:r w:rsidR="008E25AD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س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يرهاي تعيين شده تردد نموده و از سواركردن افراد</w:t>
      </w:r>
      <w:r w:rsidR="003A6C43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غير</w:t>
      </w:r>
      <w:r w:rsidR="003A6C43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از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كاركنان </w:t>
      </w:r>
      <w:r w:rsidR="00242172" w:rsidRPr="0027674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مركز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خودداري نمايند</w:t>
      </w:r>
      <w:r w:rsidR="00EF1E81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 ضمناً نصب تابلوهاي تعيي</w:t>
      </w:r>
      <w:r w:rsidR="008E25AD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ن مسير سرويس‌ه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ا </w:t>
      </w:r>
      <w:r w:rsidR="00093BF7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در جلو شيشه</w:t>
      </w:r>
      <w:r w:rsidR="00093BF7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خودروها الزامي است .   </w:t>
      </w:r>
    </w:p>
    <w:p w:rsidR="005E205B" w:rsidRPr="001D7673" w:rsidRDefault="00485B75" w:rsidP="002C735C">
      <w:pPr>
        <w:pStyle w:val="Title"/>
        <w:tabs>
          <w:tab w:val="num" w:pos="453"/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همه خودروها مي</w:t>
      </w:r>
      <w:r w:rsidR="008E25AD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بايست در هر زمان داراي </w:t>
      </w:r>
      <w:r w:rsidR="00E2574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شرای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ط زير باشد</w:t>
      </w:r>
      <w:r w:rsidR="00CA31B4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8E25AD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:</w:t>
      </w:r>
    </w:p>
    <w:p w:rsidR="005E205B" w:rsidRPr="001D7673" w:rsidRDefault="005E205B" w:rsidP="00A10C96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الف</w:t>
      </w:r>
      <w:r w:rsidR="00CA31B4"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: كليه خودروها مي‌بايست واجد شرايط و استانداردهاي مندرج در ماده </w:t>
      </w: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double"/>
          <w:rtl/>
        </w:rPr>
        <w:t>5</w:t>
      </w: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قانون نحوه جلوگيري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از آلودگي هوا مصوب 1374 بوده و داراي برگ معاينه فني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باشند</w:t>
      </w:r>
      <w:r w:rsidR="00CA31B4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1D7673" w:rsidRDefault="005E205B" w:rsidP="002C735C">
      <w:pPr>
        <w:pStyle w:val="Title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</w:t>
      </w:r>
      <w:r w:rsidR="003A1809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: </w:t>
      </w:r>
      <w:r w:rsidR="00CC4E01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كليه </w:t>
      </w:r>
      <w:r w:rsidR="00A10C96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ون ها ، </w:t>
      </w:r>
      <w:r w:rsidR="00A35E51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مینی بوس ها و اتوبوس</w:t>
      </w:r>
      <w:r w:rsidR="00CC75A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ها</w:t>
      </w:r>
      <w:r w:rsidR="00A35E51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نباید بیشتر از </w:t>
      </w:r>
      <w:r w:rsidR="00E2574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15</w:t>
      </w:r>
      <w:r w:rsidR="00A35E51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سال از سال </w:t>
      </w:r>
      <w:r w:rsidR="00DB581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ساخت</w:t>
      </w:r>
      <w:r w:rsidR="00A35E51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آن</w:t>
      </w:r>
      <w:r w:rsidR="002C735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ها</w:t>
      </w:r>
      <w:r w:rsidR="00A35E51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</w:t>
      </w:r>
      <w:r w:rsidR="00097AE5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باشد</w:t>
      </w:r>
      <w:r w:rsidR="003A5C2C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. </w:t>
      </w:r>
      <w:r w:rsidR="00F91D4E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(تشخيص مناسب بودن خودر</w:t>
      </w:r>
      <w:r w:rsidR="009F6A8C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و</w:t>
      </w:r>
      <w:r w:rsidR="00F91D4E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ها بعهده نماينده كارفرما </w:t>
      </w:r>
      <w:r w:rsidR="00F91D4E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مي</w:t>
      </w:r>
      <w:r w:rsidR="009F346D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F91D4E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باشد</w:t>
      </w:r>
      <w:r w:rsidR="004A14E2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</w:t>
      </w:r>
      <w:r w:rsidR="004A14E2" w:rsidRPr="0027674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در صورت رد </w:t>
      </w:r>
      <w:r w:rsidR="00213EEF" w:rsidRPr="0027674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</w:t>
      </w:r>
      <w:r w:rsidR="004A14E2" w:rsidRPr="0027674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عدم تأييد هر يك از خودروها پيمانكار</w:t>
      </w:r>
      <w:r w:rsidR="00A86D76" w:rsidRPr="0027674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بلافاصله</w:t>
      </w:r>
      <w:r w:rsidR="004A14E2" w:rsidRPr="0027674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A86D76" w:rsidRPr="0027674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موظف به تعویض آن خودرو بوده و</w:t>
      </w:r>
      <w:r w:rsidR="004A14E2" w:rsidRPr="0027674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حق هيچگونه اعتراضي ندارد</w:t>
      </w:r>
      <w:r w:rsidR="003A5C2C" w:rsidRPr="0027674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  <w:r w:rsidR="00242172" w:rsidRPr="001D7673">
        <w:rPr>
          <w:rFonts w:cs="B Nazanin" w:hint="cs"/>
          <w:b/>
          <w:bCs/>
          <w:color w:val="C00000"/>
          <w:u w:val="none"/>
          <w:rtl/>
        </w:rPr>
        <w:t xml:space="preserve"> </w:t>
      </w:r>
    </w:p>
    <w:p w:rsidR="005E205B" w:rsidRPr="001D7673" w:rsidRDefault="005E205B" w:rsidP="00AF4E9F">
      <w:pPr>
        <w:pStyle w:val="Title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ج :</w:t>
      </w:r>
      <w:r w:rsidRPr="001D7673">
        <w:rPr>
          <w:rFonts w:cs="B Nazanin"/>
          <w:b/>
          <w:bCs/>
          <w:i w:val="0"/>
          <w:iCs w:val="0"/>
          <w:sz w:val="24"/>
          <w:szCs w:val="24"/>
          <w:u w:val="none"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شكل ظاهري سرويس</w:t>
      </w:r>
      <w:r w:rsidR="008E25AD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 بصورت تصادفي، بتونه شده و غيرمعمولي نباشد</w:t>
      </w:r>
      <w:r w:rsidR="00CA31B4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1D7673" w:rsidRDefault="005E205B" w:rsidP="00AF4E9F">
      <w:pPr>
        <w:pStyle w:val="Title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د</w:t>
      </w:r>
      <w:r w:rsidR="00683D1D"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شيشه</w:t>
      </w:r>
      <w:r w:rsidR="008E25AD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هاي خودروها كاملاً سالم و تميز باشد</w:t>
      </w:r>
      <w:r w:rsidR="00CA31B4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1D7673" w:rsidRDefault="005E205B" w:rsidP="00AF4E9F">
      <w:pPr>
        <w:pStyle w:val="Title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هـ :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ظاهرسرويس‌ها مي</w:t>
      </w:r>
      <w:r w:rsidR="008E25AD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هميشه تميز و داخل آنها نيز بطور مرتب نظافت شود .</w:t>
      </w:r>
    </w:p>
    <w:p w:rsidR="005E205B" w:rsidRDefault="005E205B" w:rsidP="00683754">
      <w:pPr>
        <w:pStyle w:val="Title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و</w:t>
      </w:r>
      <w:r w:rsidR="00683D1D"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</w:t>
      </w:r>
      <w:r w:rsidRPr="008F50DB">
        <w:rPr>
          <w:rFonts w:cs="B Nazanin" w:hint="cs"/>
          <w:b/>
          <w:bCs/>
          <w:i w:val="0"/>
          <w:iCs w:val="0"/>
          <w:sz w:val="24"/>
          <w:szCs w:val="24"/>
          <w:rtl/>
        </w:rPr>
        <w:t>سيستم گرمايش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خودروها سالم وكاملاً قابل استفاده باشد و تحت </w:t>
      </w:r>
      <w:r w:rsidR="008E25AD" w:rsidRPr="001D7673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هيچ ش</w:t>
      </w:r>
      <w:r w:rsidRPr="001D7673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رايطي جهت گرم كردن داخل آنها از وسائل گرمائي موقت ((از قبيل كپسـول گازپيك نيكي و غيره))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استفاده نشود .</w:t>
      </w:r>
    </w:p>
    <w:p w:rsidR="00683754" w:rsidRDefault="00683754" w:rsidP="00683754">
      <w:pPr>
        <w:pStyle w:val="Title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ز: </w:t>
      </w:r>
      <w:r w:rsidRPr="008F50DB">
        <w:rPr>
          <w:rFonts w:cs="B Nazanin" w:hint="cs"/>
          <w:b/>
          <w:bCs/>
          <w:i w:val="0"/>
          <w:iCs w:val="0"/>
          <w:sz w:val="24"/>
          <w:szCs w:val="24"/>
          <w:rtl/>
        </w:rPr>
        <w:t>سيستم سرمايش</w:t>
      </w: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خودروها در فصول گرم بايد كاملا سالم و بي نقص باشد .</w:t>
      </w:r>
    </w:p>
    <w:p w:rsidR="006D2A0F" w:rsidRPr="001D7673" w:rsidRDefault="006D2A0F" w:rsidP="00683754">
      <w:pPr>
        <w:pStyle w:val="Title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توجه : در صورت عدم سلامت و وجود نقص در سيستم گرمايش و سرمايس خودروها ، پيمانكار موظف است هرگونه تصميم گيري كارفرما نسبت به تعويض خودرو ويا اعمال جريمه را قبول نمايد .</w:t>
      </w:r>
    </w:p>
    <w:p w:rsidR="005E205B" w:rsidRPr="001D7673" w:rsidRDefault="00683754" w:rsidP="00AF4E9F">
      <w:pPr>
        <w:pStyle w:val="Title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ك</w:t>
      </w:r>
      <w:r w:rsidR="00683D1D"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="005E205B"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</w:t>
      </w:r>
      <w:r w:rsidR="005E205B" w:rsidRPr="001D7673">
        <w:rPr>
          <w:rFonts w:cs="B Nazanin"/>
          <w:b/>
          <w:bCs/>
          <w:i w:val="0"/>
          <w:iCs w:val="0"/>
          <w:sz w:val="24"/>
          <w:szCs w:val="24"/>
          <w:u w:val="none"/>
        </w:rPr>
        <w:t xml:space="preserve"> 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صندلي خودروها كاملاً سالم و روكش صندليها هميشه تميز و مرتب باشد .</w:t>
      </w:r>
    </w:p>
    <w:p w:rsidR="00683D1D" w:rsidRPr="001D7673" w:rsidRDefault="00683754" w:rsidP="00B12239">
      <w:pPr>
        <w:pStyle w:val="Title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ل</w:t>
      </w:r>
      <w:r w:rsidR="00683D1D"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="005E205B"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همه خودروها مي</w:t>
      </w:r>
      <w:r w:rsidR="008E25AD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بايست داراي كارت بيمه شخص ثالث و ديه سرنشين </w:t>
      </w:r>
      <w:r w:rsidR="001312B1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و معاینه فنی 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باشند</w:t>
      </w:r>
      <w:r w:rsidR="00CA31B4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793464" w:rsidRPr="001D7673" w:rsidRDefault="00683754" w:rsidP="00AF4E9F">
      <w:pPr>
        <w:pStyle w:val="Title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م</w:t>
      </w:r>
      <w:r w:rsidR="00793464"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: </w:t>
      </w:r>
      <w:r w:rsidR="00793464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نماينده پيمانكار بايد هر روز طبق ساعات درخواستي كارفرما</w:t>
      </w:r>
      <w:r w:rsidR="002C735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793464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در</w:t>
      </w:r>
      <w:r w:rsidR="002C735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242172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مركز</w:t>
      </w:r>
      <w:r w:rsidR="00793464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حضور داشته باشد.</w:t>
      </w:r>
    </w:p>
    <w:p w:rsidR="005E205B" w:rsidRDefault="005E205B" w:rsidP="002C735C">
      <w:pPr>
        <w:pStyle w:val="Title"/>
        <w:numPr>
          <w:ilvl w:val="0"/>
          <w:numId w:val="2"/>
        </w:numPr>
        <w:tabs>
          <w:tab w:val="num" w:pos="595"/>
        </w:tabs>
        <w:ind w:left="0" w:hanging="425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1D7673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كليه خودروها </w:t>
      </w:r>
      <w:r w:rsidR="00C27ADF" w:rsidRPr="001D7673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مي بايست </w:t>
      </w:r>
      <w:r w:rsidRPr="001D7673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راس ساعت مقرر در مبادي تعيين شده حاضر باشند و</w:t>
      </w:r>
      <w:r w:rsidR="008E25AD" w:rsidRPr="001D7673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چنانچه به هرعلتي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خودروئي راس ساعت تعيين شده در</w:t>
      </w:r>
      <w:r w:rsidR="008E25AD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مبدا حركت حاض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 نشود</w:t>
      </w:r>
      <w:r w:rsidR="0088324D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1D05B4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اتوبوس و يا ميني</w:t>
      </w:r>
      <w:r w:rsidR="00683D1D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1D05B4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بوس</w:t>
      </w:r>
      <w:r w:rsidR="002C735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ويا ون</w:t>
      </w:r>
      <w:r w:rsidR="001D05B4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متناسب با شرايط مندرج در شرايط اختصاصي</w:t>
      </w:r>
      <w:r w:rsidR="003565AC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توسط پيمانكار</w:t>
      </w:r>
      <w:r w:rsidR="001D05B4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امين و در مبداء حركت حاضر و اولين مسافر را سوار خودرو نمايد و بقيه مسير توسط مسافر اولي راهنمائي خواهد شد</w:t>
      </w:r>
      <w:r w:rsidR="00683D1D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793464" w:rsidRDefault="00793464" w:rsidP="002C735C">
      <w:pPr>
        <w:pStyle w:val="Title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تبصره </w:t>
      </w:r>
      <w:r w:rsidR="009F6A8C" w:rsidRPr="001D7673">
        <w:rPr>
          <w:rFonts w:cs="B Nazanin" w:hint="cs"/>
          <w:b/>
          <w:bCs/>
          <w:i w:val="0"/>
          <w:iCs w:val="0"/>
          <w:sz w:val="24"/>
          <w:szCs w:val="24"/>
          <w:shd w:val="clear" w:color="auto" w:fill="E0E0E0"/>
          <w:rtl/>
        </w:rPr>
        <w:t>2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: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درصورت عدم رعايت هريك از م</w:t>
      </w:r>
      <w:r w:rsidR="00B1223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ف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اد </w:t>
      </w:r>
      <w:r w:rsidR="002C735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مندرج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كارفرما مجاز مي باشد به ازاي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br/>
        <w:t xml:space="preserve">هر مورد گزارش ، به ميزان مبلغ </w:t>
      </w:r>
      <w:r w:rsidR="00CD2677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دو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نيمراه </w:t>
      </w:r>
      <w:r w:rsidR="001312B1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روزانه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از حق الزحمه دريافتي كسر نموده و تامين كرايه پرداختي سرنشينان سرويس مذكور نيز بعهده پيمانكار خواهد بود .</w:t>
      </w:r>
      <w:r w:rsidR="003A5C2C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در صورت تكرار بيش از 2 مورد از مبلغ كل آن مسير </w:t>
      </w:r>
      <w:r w:rsidR="00297111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 صورتحساب ارسالي با نظر كارفرما</w:t>
      </w:r>
      <w:r w:rsidR="003A5C2C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كسر خواهد شد.</w:t>
      </w:r>
    </w:p>
    <w:p w:rsidR="006C05DD" w:rsidRDefault="00D6049E" w:rsidP="00D6049E">
      <w:pPr>
        <w:pStyle w:val="Title"/>
        <w:numPr>
          <w:ilvl w:val="0"/>
          <w:numId w:val="2"/>
        </w:numPr>
        <w:tabs>
          <w:tab w:val="num" w:pos="595"/>
        </w:tabs>
        <w:ind w:left="0" w:hanging="425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lastRenderedPageBreak/>
        <w:t>در صورتي كه پيمانكار سه اخطار كتبي و هركدام به فاصله 10 روز از كارفرما دريافت كند ، كارفرما مجاز است قرارداد فيمابين را از طرف خود فسخ و ضمانتنامه پيمانكار را به نفع خود ضبط نمايد .</w:t>
      </w:r>
    </w:p>
    <w:p w:rsidR="00436165" w:rsidRPr="001D7673" w:rsidRDefault="00407A00" w:rsidP="00AF4E9F">
      <w:pPr>
        <w:pStyle w:val="Title"/>
        <w:numPr>
          <w:ilvl w:val="0"/>
          <w:numId w:val="2"/>
        </w:numPr>
        <w:tabs>
          <w:tab w:val="num" w:pos="595"/>
        </w:tabs>
        <w:ind w:left="0" w:hanging="425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رانندگان سرويس‌ها در طول مدت سرويس دهي حق استفاده از ضبط صوت و </w:t>
      </w:r>
      <w:r w:rsidRPr="001D7673">
        <w:rPr>
          <w:rFonts w:cs="B Nazanin"/>
          <w:b/>
          <w:bCs/>
          <w:i w:val="0"/>
          <w:iCs w:val="0"/>
          <w:sz w:val="24"/>
          <w:szCs w:val="24"/>
          <w:u w:val="none"/>
        </w:rPr>
        <w:t>CD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اعم از مجاز و غيرمجاز را ندارند.</w:t>
      </w:r>
    </w:p>
    <w:p w:rsidR="000C77D6" w:rsidRDefault="00407A00" w:rsidP="00AF4E9F">
      <w:pPr>
        <w:pStyle w:val="Title"/>
        <w:numPr>
          <w:ilvl w:val="0"/>
          <w:numId w:val="2"/>
        </w:numPr>
        <w:tabs>
          <w:tab w:val="num" w:pos="595"/>
        </w:tabs>
        <w:ind w:left="0" w:hanging="450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رانندگان سرويس‌ها مي‌بايست از كشيدن سيگار در داخل خودرو در مدت زمان ارائه خدمت</w:t>
      </w:r>
      <w:r w:rsidR="00AF4E9F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خودداري نمايند.</w:t>
      </w:r>
    </w:p>
    <w:p w:rsidR="006C05DD" w:rsidRDefault="006C05DD" w:rsidP="006C05DD">
      <w:pPr>
        <w:pStyle w:val="Title"/>
        <w:numPr>
          <w:ilvl w:val="0"/>
          <w:numId w:val="2"/>
        </w:numPr>
        <w:tabs>
          <w:tab w:val="num" w:pos="595"/>
        </w:tabs>
        <w:ind w:left="0" w:hanging="450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رانندگان ملزم به رعايت كليه شئونات اخلاقي و رفتاري مي باشند . لذا در مقابل پرسنل بيمارستان ميبايست مراتب احترام را رعايت نمايند.</w:t>
      </w:r>
    </w:p>
    <w:p w:rsidR="00FB5CBA" w:rsidRPr="001D7673" w:rsidRDefault="00FB5CBA" w:rsidP="00385451">
      <w:pPr>
        <w:pStyle w:val="Title"/>
        <w:numPr>
          <w:ilvl w:val="0"/>
          <w:numId w:val="2"/>
        </w:numPr>
        <w:tabs>
          <w:tab w:val="num" w:pos="595"/>
        </w:tabs>
        <w:ind w:left="0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1D7673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>پ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1D7673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مانکار</w:t>
      </w:r>
      <w:r w:rsidRPr="001D7673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موظف است ظرف مدت 3 روز قبل از شروع و اجرا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1D7673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قرارداد، وس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1D7673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له</w:t>
      </w:r>
      <w:r w:rsidRPr="001D7673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نقل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1D7673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ه</w:t>
      </w:r>
      <w:r w:rsidRPr="001D7673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مس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1D7673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رها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1D7673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مربوطه خود را در پارک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1D7673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نگ</w:t>
      </w:r>
      <w:r w:rsidRPr="001D7673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مرکز به منظور بازد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1D7673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Pr="001D7673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</w:t>
      </w:r>
      <w:r w:rsidR="00385451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كارفرما</w:t>
      </w:r>
      <w:r w:rsidRPr="001D7673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ارائه نما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1D7673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Pr="001D7673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>.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</w:t>
      </w:r>
    </w:p>
    <w:p w:rsidR="00975877" w:rsidRPr="001D7673" w:rsidRDefault="00975877" w:rsidP="00385451">
      <w:pPr>
        <w:numPr>
          <w:ilvl w:val="0"/>
          <w:numId w:val="2"/>
        </w:numPr>
        <w:tabs>
          <w:tab w:val="clear" w:pos="390"/>
          <w:tab w:val="num" w:pos="141"/>
          <w:tab w:val="right" w:pos="1089"/>
        </w:tabs>
        <w:bidi/>
        <w:spacing w:line="276" w:lineRule="auto"/>
        <w:ind w:left="0"/>
        <w:rPr>
          <w:rFonts w:cs="B Nazanin"/>
          <w:b/>
          <w:szCs w:val="24"/>
          <w:lang w:bidi="ar-SA"/>
        </w:rPr>
      </w:pPr>
      <w:r w:rsidRPr="00B12239">
        <w:rPr>
          <w:rFonts w:cs="B Nazanin" w:hint="cs"/>
          <w:b/>
          <w:szCs w:val="24"/>
          <w:rtl/>
        </w:rPr>
        <w:t xml:space="preserve">پیمانکار موظف است </w:t>
      </w:r>
      <w:r w:rsidRPr="00B12239">
        <w:rPr>
          <w:rFonts w:cs="B Nazanin" w:hint="cs"/>
          <w:b/>
          <w:szCs w:val="24"/>
          <w:rtl/>
          <w:lang w:bidi="ar-SA"/>
        </w:rPr>
        <w:t>لیست اسامی</w:t>
      </w:r>
      <w:r w:rsidRPr="001D7673">
        <w:rPr>
          <w:rFonts w:cs="B Nazanin" w:hint="cs"/>
          <w:b/>
          <w:szCs w:val="24"/>
          <w:rtl/>
          <w:lang w:bidi="ar-SA"/>
        </w:rPr>
        <w:t xml:space="preserve"> رانندگان طرف قرارداد خود را ب</w:t>
      </w:r>
      <w:r w:rsidR="009624AA" w:rsidRPr="001D7673">
        <w:rPr>
          <w:rFonts w:cs="B Nazanin" w:hint="cs"/>
          <w:b/>
          <w:szCs w:val="24"/>
          <w:rtl/>
          <w:lang w:bidi="ar-SA"/>
        </w:rPr>
        <w:t xml:space="preserve">ه همراه مشخصات دقیق وسیله نقلیه </w:t>
      </w:r>
      <w:r w:rsidRPr="001D7673">
        <w:rPr>
          <w:rFonts w:cs="B Nazanin" w:hint="cs"/>
          <w:b/>
          <w:szCs w:val="24"/>
          <w:rtl/>
          <w:lang w:bidi="ar-SA"/>
        </w:rPr>
        <w:t xml:space="preserve">مورد استفاده </w:t>
      </w:r>
      <w:r w:rsidR="00B97D79">
        <w:rPr>
          <w:rFonts w:cs="B Nazanin" w:hint="cs"/>
          <w:b/>
          <w:szCs w:val="24"/>
          <w:rtl/>
          <w:lang w:bidi="ar-SA"/>
        </w:rPr>
        <w:t xml:space="preserve">از قبیل تصویر کارت ملی ، گواهینامه ، کارت ماشین ، معاینه فنی خودرو و بیمه نامه خودرو </w:t>
      </w:r>
      <w:r w:rsidR="00385451">
        <w:rPr>
          <w:rFonts w:cs="B Nazanin" w:hint="cs"/>
          <w:b/>
          <w:szCs w:val="24"/>
          <w:rtl/>
          <w:lang w:bidi="ar-SA"/>
        </w:rPr>
        <w:t xml:space="preserve">و گواهي عدم سوء پيشينه </w:t>
      </w:r>
      <w:r w:rsidRPr="001D7673">
        <w:rPr>
          <w:rFonts w:cs="B Nazanin" w:hint="cs"/>
          <w:b/>
          <w:szCs w:val="24"/>
          <w:rtl/>
          <w:lang w:bidi="ar-SA"/>
        </w:rPr>
        <w:t xml:space="preserve">را به </w:t>
      </w:r>
      <w:r w:rsidR="00385451">
        <w:rPr>
          <w:rFonts w:cs="B Nazanin" w:hint="cs"/>
          <w:b/>
          <w:szCs w:val="24"/>
          <w:rtl/>
          <w:lang w:bidi="ar-SA"/>
        </w:rPr>
        <w:t>كارفرما</w:t>
      </w:r>
      <w:r w:rsidRPr="001D7673">
        <w:rPr>
          <w:rFonts w:cs="B Nazanin" w:hint="cs"/>
          <w:b/>
          <w:szCs w:val="24"/>
          <w:rtl/>
          <w:lang w:bidi="ar-SA"/>
        </w:rPr>
        <w:t xml:space="preserve"> ارائه نماید.</w:t>
      </w:r>
    </w:p>
    <w:p w:rsidR="005E205B" w:rsidRPr="001D7673" w:rsidRDefault="005E205B" w:rsidP="00AF4E9F">
      <w:pPr>
        <w:pStyle w:val="Title"/>
        <w:numPr>
          <w:ilvl w:val="0"/>
          <w:numId w:val="2"/>
        </w:numPr>
        <w:tabs>
          <w:tab w:val="num" w:pos="595"/>
        </w:tabs>
        <w:ind w:left="0" w:hanging="425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 متعهد مي</w:t>
      </w:r>
      <w:r w:rsidR="008E25AD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شود چنانچه خودروهاي تعيين شـده </w:t>
      </w:r>
      <w:r w:rsidR="00957873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توسط نماينده كارفرما نا مناسب تشخيص داده شده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يا رانندگان آنها از لحاظ اخلاقي مورد تائيد كارفرما نباشد، ظرف</w:t>
      </w:r>
      <w:r w:rsidR="00957873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مدت</w:t>
      </w:r>
      <w:r w:rsidRPr="00B1223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D1064" w:rsidRPr="00B1223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24</w:t>
      </w:r>
      <w:r w:rsidRPr="001D7673">
        <w:rPr>
          <w:rFonts w:cs="B Nazanin" w:hint="cs"/>
          <w:b/>
          <w:bCs/>
          <w:color w:val="C00000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ساعت نسبت به تعويض آنها اقدام نمايد</w:t>
      </w:r>
      <w:r w:rsidR="00683D1D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. ضمناً ارائه فهرست اسامي رانندگان و مشخصات </w:t>
      </w:r>
      <w:r w:rsidR="00957873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خ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ودروها به كارفرما الزامي بوده وتعويض خودروها و رانندگان تعيين شده مي‌بايست با اطلاع كارفرما باشد .</w:t>
      </w:r>
    </w:p>
    <w:p w:rsidR="00E93EA8" w:rsidRPr="001D7673" w:rsidRDefault="00E93EA8" w:rsidP="0083222B">
      <w:pPr>
        <w:pStyle w:val="Title"/>
        <w:numPr>
          <w:ilvl w:val="0"/>
          <w:numId w:val="2"/>
        </w:numPr>
        <w:tabs>
          <w:tab w:val="num" w:pos="595"/>
        </w:tabs>
        <w:ind w:left="0" w:hanging="425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پيمانكار موظف است جهت نظارت در امر سرويس دهي مطلوب خودروهاي مورد قرارداد يك نفر نماينده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بصورت جداگانه جهت پاسخگوئي به موارد مربوط به سروي</w:t>
      </w:r>
      <w:r w:rsidR="00385451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س ها تعيين و كتباً به كارفرما معرفي نماي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د، </w:t>
      </w: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</w:rPr>
        <w:t>حضور نمايندگان مذكور ازساعت</w:t>
      </w:r>
      <w:r w:rsidR="003B177C"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</w:rPr>
        <w:t xml:space="preserve"> 6:30 </w:t>
      </w: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</w:rPr>
        <w:t xml:space="preserve"> صبح لغايت </w:t>
      </w:r>
      <w:r w:rsidR="003B177C"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</w:rPr>
        <w:t>7</w:t>
      </w: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</w:rPr>
        <w:t xml:space="preserve">:30 صبح و از ساعت </w:t>
      </w:r>
      <w:r w:rsidR="003B177C"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</w:rPr>
        <w:t>13</w:t>
      </w: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</w:rPr>
        <w:t>:</w:t>
      </w:r>
      <w:r w:rsidR="003B177C"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</w:rPr>
        <w:t>45</w:t>
      </w: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</w:rPr>
        <w:t xml:space="preserve"> الي1</w:t>
      </w:r>
      <w:r w:rsidR="003B177C"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</w:rPr>
        <w:t>4</w:t>
      </w: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</w:rPr>
        <w:t>:</w:t>
      </w:r>
      <w:r w:rsidR="0083222B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</w:rPr>
        <w:t>15</w:t>
      </w:r>
      <w:r w:rsidRPr="001D767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</w:rPr>
        <w:t xml:space="preserve"> </w:t>
      </w:r>
      <w:r w:rsidR="007B4503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درمرکز  آموزشي درماني</w:t>
      </w:r>
      <w:r w:rsidR="007B4503" w:rsidRPr="0083222B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فيروزگر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>الزامي مي‌باشد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عدم حضور در ساعت‌هاي تعيين شده به منزله تخلف از مفاد قرارداد محسوب مي‌گردد . بديهي است علاوه بر ساعات اعلام شده فوق نماينده پيمانكار موظف است در صورت درخواست كارفرما در </w:t>
      </w:r>
      <w:r w:rsidR="00B77E1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مركز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حضور يابد، </w:t>
      </w:r>
      <w:r w:rsidRPr="00B1223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در غیر اینصورت بابت هرروز غیبت نماینده پیمانکارمبلغ</w:t>
      </w:r>
      <w:r w:rsidR="00297111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ي </w:t>
      </w:r>
      <w:r w:rsidRPr="00B1223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از صورتحساب ارسالی پیمانکار بابت جریمه کسر خواهد شد.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highlight w:val="red"/>
          <w:u w:val="none"/>
          <w:rtl/>
        </w:rPr>
        <w:t xml:space="preserve"> </w:t>
      </w:r>
    </w:p>
    <w:p w:rsidR="005E205B" w:rsidRPr="001D7673" w:rsidRDefault="002B3529" w:rsidP="00F46C8F">
      <w:pPr>
        <w:pStyle w:val="Title"/>
        <w:numPr>
          <w:ilvl w:val="0"/>
          <w:numId w:val="2"/>
        </w:numPr>
        <w:tabs>
          <w:tab w:val="num" w:pos="595"/>
        </w:tabs>
        <w:ind w:left="0" w:hanging="425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كارفرما</w:t>
      </w:r>
      <w:r w:rsidR="005266E2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مي‌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تواند با رعايت مقررات </w:t>
      </w:r>
      <w:r w:rsidR="007B4503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و بر حسب نیاز 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ضمن هماهنگي با پيمانكار </w:t>
      </w:r>
      <w:r w:rsidR="007B4503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نسبت به جابجائي اتوبوس</w:t>
      </w:r>
      <w:r w:rsidR="009976C6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 و ميني‌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بوس</w:t>
      </w:r>
      <w:r w:rsidR="009976C6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ها </w:t>
      </w:r>
      <w:r w:rsidR="00385451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و ون ها 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اقدام نمايد و پيمانكار موظف به اجراي آن خواهد بود</w:t>
      </w:r>
      <w:r w:rsidR="00683D1D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D16FAB" w:rsidRPr="001D7673" w:rsidRDefault="005E205B" w:rsidP="00AF4E9F">
      <w:pPr>
        <w:pStyle w:val="Title"/>
        <w:numPr>
          <w:ilvl w:val="0"/>
          <w:numId w:val="2"/>
        </w:numPr>
        <w:tabs>
          <w:tab w:val="num" w:pos="141"/>
          <w:tab w:val="num" w:pos="595"/>
        </w:tabs>
        <w:ind w:left="0" w:hanging="425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تعيين و تغيير مسير و ساعت حركت سرويس</w:t>
      </w:r>
      <w:r w:rsidR="00414CB5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ها بعهده كارفرما بوده و پيمانكار </w:t>
      </w:r>
      <w:r w:rsidR="002B3529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موظ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ف به اجراي آن مي</w:t>
      </w:r>
      <w:r w:rsidR="009976C6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باشد</w:t>
      </w:r>
      <w:r w:rsidR="00683D1D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. </w:t>
      </w:r>
    </w:p>
    <w:p w:rsidR="00F46C8F" w:rsidRPr="006C05DD" w:rsidRDefault="00427DB5" w:rsidP="00235E63">
      <w:pPr>
        <w:pStyle w:val="Title"/>
        <w:numPr>
          <w:ilvl w:val="0"/>
          <w:numId w:val="2"/>
        </w:numPr>
        <w:tabs>
          <w:tab w:val="clear" w:pos="390"/>
          <w:tab w:val="num" w:pos="0"/>
          <w:tab w:val="num" w:pos="595"/>
        </w:tabs>
        <w:ind w:left="0" w:hanging="426"/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كليه رانندگان و سرپرس</w:t>
      </w:r>
      <w:r w:rsidR="00235E6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 ها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مرتبط با موضوع قرارداد كارگران پيمانكار محسوب مي شوند و هيچگونه رابطه استخدامي يا كارگري با كارفرما نداشته و ن</w:t>
      </w:r>
      <w:r w:rsidR="00497D22"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خواهند داشت و </w:t>
      </w:r>
      <w:r w:rsidR="00497D22" w:rsidRPr="006C05DD">
        <w:rPr>
          <w:rFonts w:cs="B Nazanin" w:hint="cs"/>
          <w:b/>
          <w:bCs/>
          <w:i w:val="0"/>
          <w:iCs w:val="0"/>
          <w:sz w:val="24"/>
          <w:szCs w:val="24"/>
          <w:rtl/>
        </w:rPr>
        <w:t>پيمانكار متعهد مي‌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rtl/>
        </w:rPr>
        <w:t>گردد حق</w:t>
      </w:r>
      <w:r w:rsidR="00C951A0" w:rsidRPr="006C05DD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الزحمه</w:t>
      </w:r>
      <w:r w:rsidR="001E1FE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هر ماه رانندگان خود را نهایتا تا تاریخ پنجم ماه بعد 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rtl/>
        </w:rPr>
        <w:t>پرداخت نموده و پرداخت حقوق منوط به دريافت حق الزحمه صورت</w:t>
      </w:r>
      <w:r w:rsidR="00497D22" w:rsidRPr="006C05DD">
        <w:rPr>
          <w:rFonts w:cs="B Nazanin" w:hint="cs"/>
          <w:b/>
          <w:bCs/>
          <w:i w:val="0"/>
          <w:iCs w:val="0"/>
          <w:sz w:val="24"/>
          <w:szCs w:val="24"/>
          <w:rtl/>
        </w:rPr>
        <w:t>‌حساب از كارفرما نمي‌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rtl/>
        </w:rPr>
        <w:t>باشد</w:t>
      </w:r>
      <w:r w:rsidR="00683D1D" w:rsidRPr="006C05DD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rtl/>
        </w:rPr>
        <w:t>.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ضمناً پيمانكار متعهد گرديد كليه مقررات راجع به قانون تامين اجتماعي و قانون كار و مقرراتي كه حاكم بر حقوق كار و كارگر باشد از جمله بدون قيد حصر شامل</w:t>
      </w:r>
      <w:r w:rsidR="00683D1D"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: حق السعي</w:t>
      </w:r>
      <w:r w:rsidR="00683D1D"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كارمزد</w:t>
      </w:r>
      <w:r w:rsidR="00683D1D"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دستمزد</w:t>
      </w:r>
      <w:r w:rsidR="00683D1D"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خسارات اخراج</w:t>
      </w:r>
      <w:r w:rsidR="00683D1D"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سنوات</w:t>
      </w:r>
      <w:r w:rsidR="00683D1D"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پاداش آخر سال</w:t>
      </w:r>
      <w:r w:rsidR="00683D1D"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عائله مندي</w:t>
      </w:r>
      <w:r w:rsidR="00683D1D"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اياب و ذهاب</w:t>
      </w:r>
      <w:r w:rsidR="00683D1D"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ب</w:t>
      </w:r>
      <w:r w:rsidR="00683D1D"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ُ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</w:t>
      </w:r>
      <w:r w:rsidR="00683D1D"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اضافه كار و غيره</w:t>
      </w:r>
      <w:r w:rsidR="00683D1D"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C27ADF"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را رعايت نمايد </w:t>
      </w:r>
      <w:r w:rsidRPr="006C05D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1D7673" w:rsidRDefault="005E205B" w:rsidP="00A97CEB">
      <w:pPr>
        <w:pStyle w:val="Title"/>
        <w:jc w:val="lowKashida"/>
        <w:rPr>
          <w:rFonts w:cs="B Nazanin"/>
          <w:b/>
          <w:bCs/>
          <w:i w:val="0"/>
          <w:iCs w:val="0"/>
          <w:spacing w:val="-2"/>
          <w:sz w:val="24"/>
          <w:szCs w:val="24"/>
          <w:u w:val="none"/>
          <w:rtl/>
        </w:rPr>
      </w:pPr>
      <w:r w:rsidRPr="001D7673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تبصره </w:t>
      </w:r>
      <w:r w:rsidR="00A97CEB">
        <w:rPr>
          <w:rFonts w:cs="B Nazanin" w:hint="cs"/>
          <w:b/>
          <w:bCs/>
          <w:i w:val="0"/>
          <w:iCs w:val="0"/>
          <w:spacing w:val="-2"/>
          <w:sz w:val="24"/>
          <w:szCs w:val="24"/>
          <w:shd w:val="clear" w:color="auto" w:fill="E0E0E0"/>
          <w:rtl/>
        </w:rPr>
        <w:t>3</w:t>
      </w:r>
      <w:r w:rsidRPr="001D7673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 :</w:t>
      </w:r>
      <w:r w:rsidR="008E25AD" w:rsidRPr="001D7673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>پيمانكار موظف است از وسيله نقليه ثابت و رانندگان دائمي استفاده نمايد</w:t>
      </w:r>
      <w:r w:rsidR="00683D1D" w:rsidRPr="001D7673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>.</w:t>
      </w:r>
    </w:p>
    <w:p w:rsidR="005E205B" w:rsidRDefault="005E205B" w:rsidP="00AF4E9F">
      <w:pPr>
        <w:pStyle w:val="Title"/>
        <w:numPr>
          <w:ilvl w:val="0"/>
          <w:numId w:val="2"/>
        </w:numPr>
        <w:tabs>
          <w:tab w:val="num" w:pos="595"/>
        </w:tabs>
        <w:ind w:left="0" w:hanging="425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lastRenderedPageBreak/>
        <w:t>جبران و پرداخت خسارات وارده احتمالي به تاسيسات و لوازم يا ساختمانهاي كارفرما كه بر</w:t>
      </w:r>
      <w:r w:rsidR="002B3529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اثر قصور و يا تقصير و سهل‌انگاري رانندگان پيمانكار صورت پذيرد با پيمانكار است و ميزان و مبلغ خسارت توسط كارشناسي كه كارفرما تعيين مي‌نمايد مشخص مي‌گردد</w:t>
      </w:r>
      <w:r w:rsidR="00683D1D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D139F9" w:rsidRPr="00D139F9" w:rsidRDefault="005E205B" w:rsidP="00824AA3">
      <w:pPr>
        <w:pStyle w:val="Title"/>
        <w:numPr>
          <w:ilvl w:val="0"/>
          <w:numId w:val="2"/>
        </w:numPr>
        <w:tabs>
          <w:tab w:val="num" w:pos="595"/>
        </w:tabs>
        <w:ind w:left="0" w:hanging="425"/>
        <w:jc w:val="lowKashida"/>
        <w:rPr>
          <w:rFonts w:cs="B Nazanin"/>
          <w:b/>
          <w:bCs/>
          <w:color w:val="C00000"/>
        </w:rPr>
      </w:pPr>
      <w:r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چنانچه </w:t>
      </w:r>
      <w:r w:rsidR="00584BF3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>سرويس</w:t>
      </w:r>
      <w:r w:rsidR="0048401F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>ی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راس ساعت تعيين شده به هر علتي در مبد</w:t>
      </w:r>
      <w:r w:rsidR="0079178D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>ا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حركت حاضر نگردد و يا </w:t>
      </w:r>
      <w:r w:rsidR="0048401F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>بیش از حد مجاز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تاخير نمايد </w:t>
      </w:r>
      <w:r w:rsidR="003402E1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>پيمانكار موظف به پرداخت هزينه آژانس كاركنان در مسير مورد نظر مي</w:t>
      </w:r>
      <w:r w:rsidR="009976C6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>‌</w:t>
      </w:r>
      <w:r w:rsidR="003402E1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>باشد</w:t>
      </w:r>
      <w:r w:rsidR="00824AA3">
        <w:rPr>
          <w:rFonts w:cs="B Nazanin" w:hint="cs"/>
          <w:b/>
          <w:bCs/>
          <w:i w:val="0"/>
          <w:iCs w:val="0"/>
          <w:sz w:val="24"/>
          <w:szCs w:val="24"/>
          <w:rtl/>
        </w:rPr>
        <w:t>.</w:t>
      </w:r>
      <w:r w:rsidR="003402E1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</w:p>
    <w:p w:rsidR="005E205B" w:rsidRPr="001D7673" w:rsidRDefault="00824AA3" w:rsidP="00235E63">
      <w:pPr>
        <w:pStyle w:val="Title"/>
        <w:numPr>
          <w:ilvl w:val="0"/>
          <w:numId w:val="2"/>
        </w:numPr>
        <w:tabs>
          <w:tab w:val="num" w:pos="595"/>
        </w:tabs>
        <w:ind w:left="0" w:hanging="425"/>
        <w:jc w:val="lowKashida"/>
        <w:rPr>
          <w:rFonts w:cs="B Nazanin"/>
          <w:b/>
          <w:bCs/>
          <w:color w:val="C00000"/>
        </w:rPr>
      </w:pPr>
      <w:r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كارفرما مجاز است به ازاء هر يك 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نيمراه </w:t>
      </w:r>
      <w:r w:rsidR="008850E3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غيبت 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معادل مبلغ </w:t>
      </w:r>
      <w:r w:rsidR="0048401F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>دو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>نيمراه</w:t>
      </w:r>
      <w:r w:rsidR="00235E6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روزانه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="008850E3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و به ازاي هر سه بار تاخير معادل يك نيمراه 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>از حق‌الزحمه دريافتي</w:t>
      </w:r>
      <w:r w:rsidR="00235E6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ماهيانه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پيمانكار كسر </w:t>
      </w:r>
      <w:r w:rsidR="002B3529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>‌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نمايد و در صورت تكرار </w:t>
      </w:r>
      <w:r w:rsidR="00235E63">
        <w:rPr>
          <w:rFonts w:cs="B Nazanin" w:hint="cs"/>
          <w:b/>
          <w:bCs/>
          <w:i w:val="0"/>
          <w:iCs w:val="0"/>
          <w:sz w:val="24"/>
          <w:szCs w:val="24"/>
          <w:rtl/>
        </w:rPr>
        <w:t>بيش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از سه مرتبه </w:t>
      </w:r>
      <w:r w:rsidR="00235E63">
        <w:rPr>
          <w:rFonts w:cs="B Nazanin" w:hint="cs"/>
          <w:b/>
          <w:bCs/>
          <w:i w:val="0"/>
          <w:iCs w:val="0"/>
          <w:sz w:val="24"/>
          <w:szCs w:val="24"/>
          <w:rtl/>
        </w:rPr>
        <w:t>سرويس عوض بايد گردد</w:t>
      </w:r>
      <w:r w:rsidR="005E205B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>.</w:t>
      </w:r>
      <w:r w:rsidR="009976C6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="004D1064" w:rsidRPr="006C05DD">
        <w:rPr>
          <w:rFonts w:cs="B Nazanin" w:hint="cs"/>
          <w:b/>
          <w:bCs/>
          <w:i w:val="0"/>
          <w:iCs w:val="0"/>
          <w:sz w:val="24"/>
          <w:szCs w:val="24"/>
          <w:rtl/>
        </w:rPr>
        <w:t>(لازم به ذكر است حداكثر زمان تأخير مجاز براي هر سرويس 10 دقيقه مي باشد )</w:t>
      </w:r>
    </w:p>
    <w:p w:rsidR="006C05DD" w:rsidRPr="00FC214E" w:rsidRDefault="00975877" w:rsidP="00084EE8">
      <w:pPr>
        <w:pStyle w:val="Title"/>
        <w:numPr>
          <w:ilvl w:val="0"/>
          <w:numId w:val="2"/>
        </w:numPr>
        <w:tabs>
          <w:tab w:val="num" w:pos="595"/>
        </w:tabs>
        <w:ind w:left="0" w:hanging="425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1D7673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در صورت 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تاخیر، غیبت و یا </w:t>
      </w:r>
      <w:r w:rsidRPr="001D7673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عدم 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اجرای تعهدات و اعمال شرایط ذکر شده جهت وسائط نقلیه و  رانندگان و یا عدم سرویس دهی مناسب </w:t>
      </w:r>
      <w:r w:rsidRPr="001D7673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از سوي برنده مناقصه در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طول </w:t>
      </w:r>
      <w:r w:rsidRPr="001D7673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مدت قرارداد بطوركلي يا جزئي 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مطابق با جرائم </w:t>
      </w:r>
      <w:r w:rsidR="00983957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قرارداد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، جریمه</w:t>
      </w:r>
      <w:r w:rsidRPr="001D7673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از مطالبات برنده مناقصه كسر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Pr="001D7673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مي شود</w:t>
      </w:r>
      <w:r w:rsidR="007B4503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.</w:t>
      </w:r>
    </w:p>
    <w:p w:rsidR="00451031" w:rsidRPr="001D7673" w:rsidRDefault="005E205B" w:rsidP="00AF4E9F">
      <w:pPr>
        <w:pStyle w:val="Title"/>
        <w:numPr>
          <w:ilvl w:val="0"/>
          <w:numId w:val="2"/>
        </w:numPr>
        <w:tabs>
          <w:tab w:val="num" w:pos="595"/>
        </w:tabs>
        <w:ind w:left="0" w:hanging="425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در صورت تغيير ساعات و ايام كار و يا تغيير در مسيرهاي مربوطه و يا حذف مسير يا مسيرها پيمانكار موظف است </w:t>
      </w:r>
      <w:r w:rsidR="00584BF3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، 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در ساعات و ايام و مسيرهاي جديد نسبت به انتقال كاركنان اقدام نمايد و پيمانكار متعهد است حداكثر </w:t>
      </w:r>
      <w:r w:rsidR="00F91D4E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24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ساعت پس از اعلام كتبي كارفرما تغييرات مورد نظر را انجام دهد. بديهي است در ماه مبارك رمضان تغيير ساعت خروج قط</w:t>
      </w:r>
      <w:r w:rsidR="002B3529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ع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 بوده كه متعاقباً اعلام خواهد شد</w:t>
      </w:r>
      <w:r w:rsidR="00C533C4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. ضمناً درخصوص تعطيلات ايام نوروزي </w:t>
      </w:r>
      <w:r w:rsidR="00584BF3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و ايام تعطيل، </w:t>
      </w:r>
      <w:r w:rsidR="00C533C4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انجام سرويس با نظر كارفرما خواهد بود</w:t>
      </w:r>
      <w:r w:rsidR="001242DA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DB2AB6" w:rsidRPr="001D7673" w:rsidRDefault="0008520E" w:rsidP="007A051A">
      <w:pPr>
        <w:pStyle w:val="Title"/>
        <w:numPr>
          <w:ilvl w:val="0"/>
          <w:numId w:val="2"/>
        </w:numPr>
        <w:tabs>
          <w:tab w:val="num" w:pos="595"/>
        </w:tabs>
        <w:ind w:left="0" w:hanging="425"/>
        <w:jc w:val="lowKashida"/>
        <w:rPr>
          <w:rFonts w:cs="B Nazanin"/>
          <w:b/>
          <w:bCs/>
          <w:i w:val="0"/>
          <w:iCs w:val="0"/>
          <w:sz w:val="24"/>
          <w:szCs w:val="24"/>
          <w:rtl/>
        </w:rPr>
      </w:pP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تهيه </w:t>
      </w:r>
      <w:r w:rsidR="006C218B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كارت سوخت و ت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امين سهميه گازوئ</w:t>
      </w:r>
      <w:r w:rsidR="006C218B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ل و بنزين و مجوز طرح ترافيك براي هر يك از خ</w:t>
      </w:r>
      <w:r w:rsidR="006C218B"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</w:t>
      </w:r>
      <w:r w:rsidRPr="001D7673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دروها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بص</w:t>
      </w:r>
      <w:r w:rsidR="006C218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رت ج</w:t>
      </w:r>
      <w:r w:rsidR="006C218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اگانه و قانوني و همچنين هرگونه افزايش احتمالي مبلغ سوخت در بازار آزاد و</w:t>
      </w:r>
      <w:r w:rsidR="006C218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همچنين هزينه هاي لوازم يدكي و غيره كه </w:t>
      </w:r>
      <w:r w:rsidR="007A051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                            </w:t>
      </w:r>
      <w:r w:rsidR="006C218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در ارتباط با موضوع قرارداد باشد، در طول مدت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قرارداد به عهده پيمانكار</w:t>
      </w:r>
      <w:r w:rsidR="006C218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بوده و كارفرما هيچگونه </w:t>
      </w:r>
      <w:r w:rsidR="007A051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                                            </w:t>
      </w:r>
      <w:r w:rsidR="006C218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تعهدي براي ارائه معرفي نامه و مكاتبات به مراجع ذيصلاح را نداشته و </w:t>
      </w:r>
      <w:r w:rsidR="00080D1B" w:rsidRPr="001D7673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br/>
      </w:r>
      <w:r w:rsidR="006C218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در اين ارتباط صرفاٌ قرارداد في</w:t>
      </w:r>
      <w:r w:rsidR="00080D1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6C218B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مابين ملاك قرار خواهد گرفت. </w:t>
      </w:r>
      <w:r w:rsidR="006C218B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>بنابراين كارفرما هيچگونه وجهي از اين بابت علاوه بر مبلغ قرارداد پرداخت نخواهد نمود .</w:t>
      </w:r>
    </w:p>
    <w:p w:rsidR="00DB2AB6" w:rsidRDefault="001B677E" w:rsidP="001B677E">
      <w:pPr>
        <w:pStyle w:val="Title"/>
        <w:numPr>
          <w:ilvl w:val="0"/>
          <w:numId w:val="2"/>
        </w:numPr>
        <w:tabs>
          <w:tab w:val="num" w:pos="595"/>
        </w:tabs>
        <w:ind w:left="0" w:hanging="425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كارفرما مي تواند </w:t>
      </w:r>
      <w:r w:rsidR="00C250A5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خط سيرهاي</w:t>
      </w:r>
      <w:r w:rsidR="00DB2AB6" w:rsidRPr="001D767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اعلام شده را در طول مدت قرارداداصلاح نموده وپيمانكار ملزم به رعايت آن مي باشد.</w:t>
      </w:r>
    </w:p>
    <w:p w:rsidR="00287865" w:rsidRPr="001D7673" w:rsidRDefault="00287865" w:rsidP="00287865">
      <w:pPr>
        <w:pStyle w:val="Title"/>
        <w:numPr>
          <w:ilvl w:val="0"/>
          <w:numId w:val="2"/>
        </w:numPr>
        <w:tabs>
          <w:tab w:val="num" w:pos="595"/>
        </w:tabs>
        <w:ind w:left="0" w:hanging="425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به دلیل تعدد مسافر ، برخی از مسیرها دارای دو خودرو و سرویس می باشند .</w:t>
      </w:r>
    </w:p>
    <w:p w:rsidR="00225522" w:rsidRDefault="009A0B27" w:rsidP="00AF4E9F">
      <w:pPr>
        <w:pStyle w:val="Title"/>
        <w:numPr>
          <w:ilvl w:val="0"/>
          <w:numId w:val="2"/>
        </w:numPr>
        <w:tabs>
          <w:tab w:val="num" w:pos="595"/>
        </w:tabs>
        <w:ind w:left="0" w:hanging="425"/>
        <w:jc w:val="lowKashida"/>
        <w:rPr>
          <w:rFonts w:cs="B Nazanin"/>
          <w:b/>
          <w:bCs/>
          <w:i w:val="0"/>
          <w:iCs w:val="0"/>
          <w:sz w:val="24"/>
          <w:szCs w:val="24"/>
        </w:rPr>
      </w:pPr>
      <w:r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پيمانكار موظف است تاييديه تسويه </w:t>
      </w:r>
      <w:r w:rsidR="000513C6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ماه قبل با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راننده هاي خود را </w:t>
      </w:r>
      <w:r w:rsidR="000513C6"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جهت پرداخت صورتحساب به بيمارستان </w:t>
      </w:r>
      <w:r w:rsidRPr="001D7673">
        <w:rPr>
          <w:rFonts w:cs="B Nazanin" w:hint="cs"/>
          <w:b/>
          <w:bCs/>
          <w:i w:val="0"/>
          <w:iCs w:val="0"/>
          <w:sz w:val="24"/>
          <w:szCs w:val="24"/>
          <w:rtl/>
        </w:rPr>
        <w:t>اعلام نمايد.</w:t>
      </w:r>
    </w:p>
    <w:p w:rsidR="00A10C96" w:rsidRPr="00A10C96" w:rsidRDefault="00A10C96" w:rsidP="00084EE8">
      <w:pPr>
        <w:pStyle w:val="Title"/>
        <w:numPr>
          <w:ilvl w:val="0"/>
          <w:numId w:val="2"/>
        </w:numPr>
        <w:tabs>
          <w:tab w:val="num" w:pos="595"/>
        </w:tabs>
        <w:ind w:left="0" w:hanging="425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10C96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پيمانكار موظف است درصورت عدم پرداخت صورت وضعيت ماهيانه توسط كارفرما تا </w:t>
      </w:r>
      <w:r w:rsidR="00084EE8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دو</w:t>
      </w:r>
      <w:r w:rsidRPr="00A10C96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ماه توان مالي لازم جهت ارائه خدمت و پرداخت دستمزد و مزایای کارکنان خود را داشته و در اين مدت  نسبت به ارائه خدمت  بر اساس مفاد قرارداد اقدام نمايد.</w:t>
      </w:r>
    </w:p>
    <w:p w:rsidR="00F1098F" w:rsidRPr="001D7673" w:rsidRDefault="00F1098F" w:rsidP="00225522">
      <w:pPr>
        <w:pStyle w:val="Title"/>
        <w:tabs>
          <w:tab w:val="num" w:pos="595"/>
        </w:tabs>
        <w:ind w:right="595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</w:p>
    <w:sectPr w:rsidR="00F1098F" w:rsidRPr="001D7673" w:rsidSect="009976C6">
      <w:headerReference w:type="default" r:id="rId9"/>
      <w:footerReference w:type="even" r:id="rId10"/>
      <w:footerReference w:type="default" r:id="rId11"/>
      <w:endnotePr>
        <w:numFmt w:val="lowerLetter"/>
      </w:endnotePr>
      <w:pgSz w:w="11907" w:h="16840" w:code="9"/>
      <w:pgMar w:top="1843" w:right="1134" w:bottom="851" w:left="1134" w:header="567" w:footer="624" w:gutter="0"/>
      <w:paperSrc w:first="15" w:other="15"/>
      <w:pgNumType w:start="5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7D8" w:rsidRDefault="005B57D8" w:rsidP="00E1460D">
      <w:r>
        <w:separator/>
      </w:r>
    </w:p>
  </w:endnote>
  <w:endnote w:type="continuationSeparator" w:id="0">
    <w:p w:rsidR="005B57D8" w:rsidRDefault="005B57D8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panose1 w:val="01000700000000000000"/>
    <w:charset w:val="B2"/>
    <w:family w:val="auto"/>
    <w:pitch w:val="variable"/>
    <w:sig w:usb0="80002003" w:usb1="80002042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A7" w:rsidRDefault="00A65871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9E5CA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5CA7" w:rsidRDefault="009E5CA7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0" w:type="auto"/>
      <w:tblInd w:w="-198" w:type="dxa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AA1FBE" w:rsidRPr="000A65F6" w:rsidTr="00AA1FBE">
      <w:trPr>
        <w:trHeight w:val="708"/>
      </w:trPr>
      <w:tc>
        <w:tcPr>
          <w:tcW w:w="3285" w:type="dxa"/>
          <w:vAlign w:val="center"/>
        </w:tcPr>
        <w:p w:rsidR="00AA1FBE" w:rsidRPr="0051583E" w:rsidRDefault="00AA1FBE" w:rsidP="007B5ABD">
          <w:pPr>
            <w:tabs>
              <w:tab w:val="right" w:pos="8306"/>
            </w:tabs>
            <w:bidi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نماینده کارفرما</w:t>
          </w:r>
        </w:p>
        <w:p w:rsidR="00AA1FBE" w:rsidRPr="0051583E" w:rsidRDefault="00AA1FBE" w:rsidP="007B5ABD">
          <w:pPr>
            <w:tabs>
              <w:tab w:val="right" w:pos="8306"/>
            </w:tabs>
            <w:bidi/>
            <w:jc w:val="center"/>
            <w:rPr>
              <w:rFonts w:cs="B Nazanin"/>
              <w:b/>
              <w:bCs w:val="0"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:rsidR="00AA1FBE" w:rsidRPr="0051583E" w:rsidRDefault="00AA1FBE" w:rsidP="007B5ABD">
          <w:pPr>
            <w:tabs>
              <w:tab w:val="center" w:pos="1534"/>
              <w:tab w:val="right" w:pos="3069"/>
              <w:tab w:val="right" w:pos="8306"/>
            </w:tabs>
            <w:bidi/>
            <w:rPr>
              <w:rFonts w:cs="B Nazanin"/>
              <w:b/>
              <w:bCs w:val="0"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  <w:rtl/>
            </w:rPr>
            <w:tab/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</w:tcPr>
        <w:p w:rsidR="00AA1FBE" w:rsidRPr="0051583E" w:rsidRDefault="00AA1FBE" w:rsidP="007B5ABD">
          <w:pPr>
            <w:tabs>
              <w:tab w:val="center" w:pos="4153"/>
              <w:tab w:val="right" w:pos="8306"/>
            </w:tabs>
            <w:bidi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AA1FBE" w:rsidRPr="0051583E" w:rsidRDefault="00AA1FBE" w:rsidP="007B5ABD">
          <w:pPr>
            <w:tabs>
              <w:tab w:val="center" w:pos="4153"/>
              <w:tab w:val="right" w:pos="8306"/>
            </w:tabs>
            <w:bidi/>
            <w:jc w:val="center"/>
            <w:rPr>
              <w:rFonts w:cs="B Nazanin"/>
              <w:b/>
              <w:bCs w:val="0"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  <w:tr w:rsidR="00AA1FBE" w:rsidRPr="000A65F6" w:rsidTr="00AA1FBE">
      <w:tc>
        <w:tcPr>
          <w:tcW w:w="9855" w:type="dxa"/>
          <w:gridSpan w:val="3"/>
          <w:vAlign w:val="center"/>
        </w:tcPr>
        <w:p w:rsidR="00AA1FBE" w:rsidRPr="0051583E" w:rsidRDefault="00AA1FBE" w:rsidP="008348D1">
          <w:pPr>
            <w:pStyle w:val="Footer"/>
            <w:bidi/>
            <w:jc w:val="center"/>
            <w:rPr>
              <w:sz w:val="18"/>
              <w:szCs w:val="18"/>
              <w:rtl/>
            </w:rPr>
          </w:pPr>
        </w:p>
      </w:tc>
    </w:tr>
  </w:tbl>
  <w:p w:rsidR="00F46C8F" w:rsidRPr="00F46C8F" w:rsidRDefault="00F46C8F" w:rsidP="00F46C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7D8" w:rsidRDefault="005B57D8" w:rsidP="00E1460D">
      <w:r>
        <w:separator/>
      </w:r>
    </w:p>
  </w:footnote>
  <w:footnote w:type="continuationSeparator" w:id="0">
    <w:p w:rsidR="005B57D8" w:rsidRDefault="005B57D8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A7" w:rsidRDefault="005B57D8">
    <w:pPr>
      <w:pStyle w:val="Head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-55.1pt;margin-top:33.7pt;width:165.5pt;height:60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filled="f" stroked="f">
          <v:textbox style="mso-next-textbox:#_x0000_s2067">
            <w:txbxContent>
              <w:p w:rsidR="00FC795C" w:rsidRPr="00C57DE0" w:rsidRDefault="00FC795C" w:rsidP="00FC795C">
                <w:pPr>
                  <w:bidi/>
                  <w:jc w:val="center"/>
                  <w:rPr>
                    <w:rFonts w:ascii="IranNastaliq" w:hAnsi="IranNastaliq" w:cs="IranNastaliq"/>
                    <w:szCs w:val="24"/>
                  </w:rPr>
                </w:pPr>
                <w:r w:rsidRPr="00C57DE0">
                  <w:rPr>
                    <w:rFonts w:ascii="IranNastaliq" w:hAnsi="IranNastaliq" w:cs="IranNastaliq"/>
                    <w:szCs w:val="24"/>
                    <w:rtl/>
                  </w:rPr>
                  <w:t>دانشگاه علوم پزشکی و خدمات بهداشتی درمانی ایران</w:t>
                </w:r>
              </w:p>
            </w:txbxContent>
          </v:textbox>
        </v:shape>
      </w:pict>
    </w:r>
    <w:r w:rsidR="00FC795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94091</wp:posOffset>
          </wp:positionH>
          <wp:positionV relativeFrom="paragraph">
            <wp:posOffset>-145360</wp:posOffset>
          </wp:positionV>
          <wp:extent cx="442125" cy="604300"/>
          <wp:effectExtent l="19050" t="0" r="0" b="0"/>
          <wp:wrapNone/>
          <wp:docPr id="1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2125" cy="604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C795C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5270390</wp:posOffset>
          </wp:positionH>
          <wp:positionV relativeFrom="paragraph">
            <wp:posOffset>-264630</wp:posOffset>
          </wp:positionV>
          <wp:extent cx="1412185" cy="1097280"/>
          <wp:effectExtent l="19050" t="0" r="0" b="0"/>
          <wp:wrapNone/>
          <wp:docPr id="17" name="Picture 18" descr="Untitled-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Untitled-3 copy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b="22034"/>
                  <a:stretch>
                    <a:fillRect/>
                  </a:stretch>
                </pic:blipFill>
                <pic:spPr bwMode="auto">
                  <a:xfrm>
                    <a:off x="0" y="0"/>
                    <a:ext cx="1412185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5">
    <w:nsid w:val="4EF435AD"/>
    <w:multiLevelType w:val="hybridMultilevel"/>
    <w:tmpl w:val="29D8CD84"/>
    <w:lvl w:ilvl="0" w:tplc="F0C8CC72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color w:val="auto"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6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5E205B"/>
    <w:rsid w:val="00000ACD"/>
    <w:rsid w:val="00001F9B"/>
    <w:rsid w:val="00004585"/>
    <w:rsid w:val="000131E6"/>
    <w:rsid w:val="00017891"/>
    <w:rsid w:val="00021066"/>
    <w:rsid w:val="000244A2"/>
    <w:rsid w:val="000513C6"/>
    <w:rsid w:val="00055917"/>
    <w:rsid w:val="000671ED"/>
    <w:rsid w:val="00080D1B"/>
    <w:rsid w:val="00084EE8"/>
    <w:rsid w:val="0008520E"/>
    <w:rsid w:val="00086082"/>
    <w:rsid w:val="00087577"/>
    <w:rsid w:val="00090EBD"/>
    <w:rsid w:val="00093BF7"/>
    <w:rsid w:val="00094B92"/>
    <w:rsid w:val="00097AE5"/>
    <w:rsid w:val="000C2599"/>
    <w:rsid w:val="000C77D6"/>
    <w:rsid w:val="000E731F"/>
    <w:rsid w:val="000E749D"/>
    <w:rsid w:val="000E7A9C"/>
    <w:rsid w:val="000F4F39"/>
    <w:rsid w:val="001110F4"/>
    <w:rsid w:val="00116E1A"/>
    <w:rsid w:val="001204BB"/>
    <w:rsid w:val="001242DA"/>
    <w:rsid w:val="001252C1"/>
    <w:rsid w:val="001256CC"/>
    <w:rsid w:val="001312B1"/>
    <w:rsid w:val="00136F67"/>
    <w:rsid w:val="00150980"/>
    <w:rsid w:val="00152590"/>
    <w:rsid w:val="001554FC"/>
    <w:rsid w:val="001626CB"/>
    <w:rsid w:val="001636D8"/>
    <w:rsid w:val="00163A31"/>
    <w:rsid w:val="001714F0"/>
    <w:rsid w:val="00172F70"/>
    <w:rsid w:val="00176076"/>
    <w:rsid w:val="0019046D"/>
    <w:rsid w:val="0019430A"/>
    <w:rsid w:val="001A145F"/>
    <w:rsid w:val="001A1E72"/>
    <w:rsid w:val="001B677E"/>
    <w:rsid w:val="001C1174"/>
    <w:rsid w:val="001C5F6B"/>
    <w:rsid w:val="001D05B4"/>
    <w:rsid w:val="001D7673"/>
    <w:rsid w:val="001E1FEC"/>
    <w:rsid w:val="001E6384"/>
    <w:rsid w:val="001E7EF0"/>
    <w:rsid w:val="001F0646"/>
    <w:rsid w:val="001F2AF6"/>
    <w:rsid w:val="0020744E"/>
    <w:rsid w:val="00211B60"/>
    <w:rsid w:val="00213EEF"/>
    <w:rsid w:val="00225522"/>
    <w:rsid w:val="00230FE4"/>
    <w:rsid w:val="002348D4"/>
    <w:rsid w:val="00235E63"/>
    <w:rsid w:val="00242172"/>
    <w:rsid w:val="00247090"/>
    <w:rsid w:val="0025611C"/>
    <w:rsid w:val="00261846"/>
    <w:rsid w:val="00261B86"/>
    <w:rsid w:val="0026378B"/>
    <w:rsid w:val="0027411A"/>
    <w:rsid w:val="00275637"/>
    <w:rsid w:val="00276745"/>
    <w:rsid w:val="00276DB8"/>
    <w:rsid w:val="00277975"/>
    <w:rsid w:val="00287865"/>
    <w:rsid w:val="00297111"/>
    <w:rsid w:val="002A0614"/>
    <w:rsid w:val="002B3529"/>
    <w:rsid w:val="002B3DD2"/>
    <w:rsid w:val="002C735C"/>
    <w:rsid w:val="002C739A"/>
    <w:rsid w:val="002F3532"/>
    <w:rsid w:val="002F7C4A"/>
    <w:rsid w:val="00304403"/>
    <w:rsid w:val="003100B1"/>
    <w:rsid w:val="00310C4C"/>
    <w:rsid w:val="00311D07"/>
    <w:rsid w:val="0031449D"/>
    <w:rsid w:val="003402E1"/>
    <w:rsid w:val="0034710A"/>
    <w:rsid w:val="003565AC"/>
    <w:rsid w:val="00366E3C"/>
    <w:rsid w:val="00370821"/>
    <w:rsid w:val="00372455"/>
    <w:rsid w:val="00376E32"/>
    <w:rsid w:val="003810B9"/>
    <w:rsid w:val="00385451"/>
    <w:rsid w:val="0038650B"/>
    <w:rsid w:val="003A1809"/>
    <w:rsid w:val="003A5C2C"/>
    <w:rsid w:val="003A6C43"/>
    <w:rsid w:val="003B177C"/>
    <w:rsid w:val="003B25A0"/>
    <w:rsid w:val="003C0884"/>
    <w:rsid w:val="003E4F23"/>
    <w:rsid w:val="003F627A"/>
    <w:rsid w:val="003F657B"/>
    <w:rsid w:val="00404190"/>
    <w:rsid w:val="00405433"/>
    <w:rsid w:val="00407A00"/>
    <w:rsid w:val="00410CC3"/>
    <w:rsid w:val="00414CB5"/>
    <w:rsid w:val="0041677E"/>
    <w:rsid w:val="00421705"/>
    <w:rsid w:val="00427DB5"/>
    <w:rsid w:val="00436165"/>
    <w:rsid w:val="00441F10"/>
    <w:rsid w:val="00451031"/>
    <w:rsid w:val="00457434"/>
    <w:rsid w:val="00461FD9"/>
    <w:rsid w:val="00471DEE"/>
    <w:rsid w:val="0048086D"/>
    <w:rsid w:val="0048401F"/>
    <w:rsid w:val="00485B75"/>
    <w:rsid w:val="00486D7A"/>
    <w:rsid w:val="004916F9"/>
    <w:rsid w:val="00491A64"/>
    <w:rsid w:val="004953CB"/>
    <w:rsid w:val="004965A7"/>
    <w:rsid w:val="00497D22"/>
    <w:rsid w:val="004A14E2"/>
    <w:rsid w:val="004A6D37"/>
    <w:rsid w:val="004B0146"/>
    <w:rsid w:val="004B1661"/>
    <w:rsid w:val="004B3E51"/>
    <w:rsid w:val="004C7F51"/>
    <w:rsid w:val="004D1064"/>
    <w:rsid w:val="004D1EBE"/>
    <w:rsid w:val="004E3A5E"/>
    <w:rsid w:val="004E5057"/>
    <w:rsid w:val="004F3AD4"/>
    <w:rsid w:val="005018DE"/>
    <w:rsid w:val="00502462"/>
    <w:rsid w:val="00505AA9"/>
    <w:rsid w:val="00520F82"/>
    <w:rsid w:val="0052574B"/>
    <w:rsid w:val="005266E2"/>
    <w:rsid w:val="005311E9"/>
    <w:rsid w:val="00533CE9"/>
    <w:rsid w:val="005515AC"/>
    <w:rsid w:val="005529D5"/>
    <w:rsid w:val="00553095"/>
    <w:rsid w:val="0055450A"/>
    <w:rsid w:val="00584BF3"/>
    <w:rsid w:val="005854B8"/>
    <w:rsid w:val="00591D0A"/>
    <w:rsid w:val="0059274E"/>
    <w:rsid w:val="00594CBE"/>
    <w:rsid w:val="005B2362"/>
    <w:rsid w:val="005B48DE"/>
    <w:rsid w:val="005B57D8"/>
    <w:rsid w:val="005B5EA2"/>
    <w:rsid w:val="005B7D8E"/>
    <w:rsid w:val="005C3ABF"/>
    <w:rsid w:val="005C746B"/>
    <w:rsid w:val="005D0786"/>
    <w:rsid w:val="005D2D25"/>
    <w:rsid w:val="005E0479"/>
    <w:rsid w:val="005E1EB3"/>
    <w:rsid w:val="005E205B"/>
    <w:rsid w:val="005E7964"/>
    <w:rsid w:val="005F2D12"/>
    <w:rsid w:val="005F6280"/>
    <w:rsid w:val="00601E6D"/>
    <w:rsid w:val="00602CBF"/>
    <w:rsid w:val="00604A03"/>
    <w:rsid w:val="00610E51"/>
    <w:rsid w:val="00613D90"/>
    <w:rsid w:val="00613DD2"/>
    <w:rsid w:val="00622787"/>
    <w:rsid w:val="006450DB"/>
    <w:rsid w:val="00680C54"/>
    <w:rsid w:val="00680CFE"/>
    <w:rsid w:val="00683115"/>
    <w:rsid w:val="00683754"/>
    <w:rsid w:val="00683D1D"/>
    <w:rsid w:val="00683E23"/>
    <w:rsid w:val="006870A1"/>
    <w:rsid w:val="00690DB3"/>
    <w:rsid w:val="006A5032"/>
    <w:rsid w:val="006C05DD"/>
    <w:rsid w:val="006C1EF0"/>
    <w:rsid w:val="006C218B"/>
    <w:rsid w:val="006D169F"/>
    <w:rsid w:val="006D2A0F"/>
    <w:rsid w:val="006E02D6"/>
    <w:rsid w:val="006F4DC8"/>
    <w:rsid w:val="00706670"/>
    <w:rsid w:val="007141F2"/>
    <w:rsid w:val="007170E7"/>
    <w:rsid w:val="007204D7"/>
    <w:rsid w:val="007510CE"/>
    <w:rsid w:val="00751905"/>
    <w:rsid w:val="00767E22"/>
    <w:rsid w:val="00775FAE"/>
    <w:rsid w:val="007818A6"/>
    <w:rsid w:val="00786B3E"/>
    <w:rsid w:val="0079178D"/>
    <w:rsid w:val="00793464"/>
    <w:rsid w:val="00793A87"/>
    <w:rsid w:val="0079522C"/>
    <w:rsid w:val="007A051A"/>
    <w:rsid w:val="007B4503"/>
    <w:rsid w:val="007B68C1"/>
    <w:rsid w:val="007B76E1"/>
    <w:rsid w:val="007B7BF0"/>
    <w:rsid w:val="007F0439"/>
    <w:rsid w:val="007F399B"/>
    <w:rsid w:val="007F7A85"/>
    <w:rsid w:val="00801799"/>
    <w:rsid w:val="00802F13"/>
    <w:rsid w:val="0080380B"/>
    <w:rsid w:val="008043BB"/>
    <w:rsid w:val="008059C6"/>
    <w:rsid w:val="00807194"/>
    <w:rsid w:val="00820187"/>
    <w:rsid w:val="00821FC9"/>
    <w:rsid w:val="00824AA3"/>
    <w:rsid w:val="00826139"/>
    <w:rsid w:val="0083222B"/>
    <w:rsid w:val="00837882"/>
    <w:rsid w:val="00837D4A"/>
    <w:rsid w:val="00855324"/>
    <w:rsid w:val="00857C9E"/>
    <w:rsid w:val="00876C5B"/>
    <w:rsid w:val="0088324D"/>
    <w:rsid w:val="008850E3"/>
    <w:rsid w:val="008B0418"/>
    <w:rsid w:val="008C105D"/>
    <w:rsid w:val="008C4832"/>
    <w:rsid w:val="008E25AD"/>
    <w:rsid w:val="008E33E3"/>
    <w:rsid w:val="008E43B0"/>
    <w:rsid w:val="008E7E75"/>
    <w:rsid w:val="008F0D13"/>
    <w:rsid w:val="008F1B34"/>
    <w:rsid w:val="008F50DB"/>
    <w:rsid w:val="008F65FD"/>
    <w:rsid w:val="00916CCF"/>
    <w:rsid w:val="00921197"/>
    <w:rsid w:val="00923E24"/>
    <w:rsid w:val="0093397D"/>
    <w:rsid w:val="009347DB"/>
    <w:rsid w:val="009358C9"/>
    <w:rsid w:val="00937C46"/>
    <w:rsid w:val="00942338"/>
    <w:rsid w:val="00957873"/>
    <w:rsid w:val="009624AA"/>
    <w:rsid w:val="00962F90"/>
    <w:rsid w:val="00975877"/>
    <w:rsid w:val="00983957"/>
    <w:rsid w:val="00987F56"/>
    <w:rsid w:val="009976C6"/>
    <w:rsid w:val="009A0B27"/>
    <w:rsid w:val="009A7CEE"/>
    <w:rsid w:val="009B41DD"/>
    <w:rsid w:val="009B7D68"/>
    <w:rsid w:val="009E2FD0"/>
    <w:rsid w:val="009E5CA7"/>
    <w:rsid w:val="009F02C3"/>
    <w:rsid w:val="009F2C29"/>
    <w:rsid w:val="009F346D"/>
    <w:rsid w:val="009F57C8"/>
    <w:rsid w:val="009F6A8C"/>
    <w:rsid w:val="009F71B6"/>
    <w:rsid w:val="00A05498"/>
    <w:rsid w:val="00A06B4A"/>
    <w:rsid w:val="00A10C96"/>
    <w:rsid w:val="00A134E1"/>
    <w:rsid w:val="00A220E3"/>
    <w:rsid w:val="00A23578"/>
    <w:rsid w:val="00A26167"/>
    <w:rsid w:val="00A26772"/>
    <w:rsid w:val="00A30F9E"/>
    <w:rsid w:val="00A30FBF"/>
    <w:rsid w:val="00A32B5E"/>
    <w:rsid w:val="00A33BD4"/>
    <w:rsid w:val="00A35E51"/>
    <w:rsid w:val="00A47CA0"/>
    <w:rsid w:val="00A50724"/>
    <w:rsid w:val="00A510A2"/>
    <w:rsid w:val="00A60298"/>
    <w:rsid w:val="00A61C9B"/>
    <w:rsid w:val="00A65871"/>
    <w:rsid w:val="00A86D76"/>
    <w:rsid w:val="00A9759B"/>
    <w:rsid w:val="00A97CEB"/>
    <w:rsid w:val="00AA0B06"/>
    <w:rsid w:val="00AA1FBE"/>
    <w:rsid w:val="00AA7963"/>
    <w:rsid w:val="00AB1C0E"/>
    <w:rsid w:val="00AD18C0"/>
    <w:rsid w:val="00AE3E39"/>
    <w:rsid w:val="00AF40FB"/>
    <w:rsid w:val="00AF4C2D"/>
    <w:rsid w:val="00AF4E9F"/>
    <w:rsid w:val="00AF62A6"/>
    <w:rsid w:val="00AF6DA3"/>
    <w:rsid w:val="00AF6FEE"/>
    <w:rsid w:val="00B020AC"/>
    <w:rsid w:val="00B03DC3"/>
    <w:rsid w:val="00B04BDE"/>
    <w:rsid w:val="00B105D0"/>
    <w:rsid w:val="00B12239"/>
    <w:rsid w:val="00B2797D"/>
    <w:rsid w:val="00B32DDC"/>
    <w:rsid w:val="00B4288F"/>
    <w:rsid w:val="00B5083A"/>
    <w:rsid w:val="00B555B5"/>
    <w:rsid w:val="00B55EA5"/>
    <w:rsid w:val="00B67261"/>
    <w:rsid w:val="00B7661D"/>
    <w:rsid w:val="00B77E1C"/>
    <w:rsid w:val="00B92CE0"/>
    <w:rsid w:val="00B97D79"/>
    <w:rsid w:val="00BA0C2B"/>
    <w:rsid w:val="00BA2D4B"/>
    <w:rsid w:val="00BA3603"/>
    <w:rsid w:val="00BA5F18"/>
    <w:rsid w:val="00BA69C0"/>
    <w:rsid w:val="00BA7DB5"/>
    <w:rsid w:val="00BB4D1A"/>
    <w:rsid w:val="00BD3F4B"/>
    <w:rsid w:val="00BD704D"/>
    <w:rsid w:val="00C032F7"/>
    <w:rsid w:val="00C065B3"/>
    <w:rsid w:val="00C10AE4"/>
    <w:rsid w:val="00C11DAE"/>
    <w:rsid w:val="00C17155"/>
    <w:rsid w:val="00C250A5"/>
    <w:rsid w:val="00C2527D"/>
    <w:rsid w:val="00C262A9"/>
    <w:rsid w:val="00C27ADF"/>
    <w:rsid w:val="00C35DF8"/>
    <w:rsid w:val="00C40B9F"/>
    <w:rsid w:val="00C533C4"/>
    <w:rsid w:val="00C54EF3"/>
    <w:rsid w:val="00C56220"/>
    <w:rsid w:val="00C655BC"/>
    <w:rsid w:val="00C65765"/>
    <w:rsid w:val="00C65B99"/>
    <w:rsid w:val="00C71080"/>
    <w:rsid w:val="00C77BAC"/>
    <w:rsid w:val="00C77F2E"/>
    <w:rsid w:val="00C87077"/>
    <w:rsid w:val="00C94EA2"/>
    <w:rsid w:val="00C951A0"/>
    <w:rsid w:val="00CA31B4"/>
    <w:rsid w:val="00CB3399"/>
    <w:rsid w:val="00CB3E07"/>
    <w:rsid w:val="00CB65B9"/>
    <w:rsid w:val="00CC2EB9"/>
    <w:rsid w:val="00CC4E01"/>
    <w:rsid w:val="00CC75A9"/>
    <w:rsid w:val="00CD2677"/>
    <w:rsid w:val="00CD3E91"/>
    <w:rsid w:val="00CD4028"/>
    <w:rsid w:val="00CD5896"/>
    <w:rsid w:val="00CE1D09"/>
    <w:rsid w:val="00CE1EEB"/>
    <w:rsid w:val="00CF0EE7"/>
    <w:rsid w:val="00D10EBB"/>
    <w:rsid w:val="00D12AE3"/>
    <w:rsid w:val="00D139F9"/>
    <w:rsid w:val="00D16FAB"/>
    <w:rsid w:val="00D17CA9"/>
    <w:rsid w:val="00D2075F"/>
    <w:rsid w:val="00D570F1"/>
    <w:rsid w:val="00D6049E"/>
    <w:rsid w:val="00D6446E"/>
    <w:rsid w:val="00D67771"/>
    <w:rsid w:val="00D7078A"/>
    <w:rsid w:val="00D717D7"/>
    <w:rsid w:val="00D821DE"/>
    <w:rsid w:val="00D85B23"/>
    <w:rsid w:val="00D87BDC"/>
    <w:rsid w:val="00DA0D58"/>
    <w:rsid w:val="00DA6DEE"/>
    <w:rsid w:val="00DA721E"/>
    <w:rsid w:val="00DA749A"/>
    <w:rsid w:val="00DB093A"/>
    <w:rsid w:val="00DB12E6"/>
    <w:rsid w:val="00DB2AB6"/>
    <w:rsid w:val="00DB581A"/>
    <w:rsid w:val="00DB7D41"/>
    <w:rsid w:val="00DD62B1"/>
    <w:rsid w:val="00DE4022"/>
    <w:rsid w:val="00DE6143"/>
    <w:rsid w:val="00DF0CC3"/>
    <w:rsid w:val="00DF5F9F"/>
    <w:rsid w:val="00E02D72"/>
    <w:rsid w:val="00E03ED3"/>
    <w:rsid w:val="00E06E8A"/>
    <w:rsid w:val="00E12154"/>
    <w:rsid w:val="00E1460D"/>
    <w:rsid w:val="00E15E27"/>
    <w:rsid w:val="00E1760B"/>
    <w:rsid w:val="00E249A0"/>
    <w:rsid w:val="00E25747"/>
    <w:rsid w:val="00E400B5"/>
    <w:rsid w:val="00E44F16"/>
    <w:rsid w:val="00E46589"/>
    <w:rsid w:val="00E60788"/>
    <w:rsid w:val="00E648A9"/>
    <w:rsid w:val="00E72721"/>
    <w:rsid w:val="00E83015"/>
    <w:rsid w:val="00E859E8"/>
    <w:rsid w:val="00E93EA8"/>
    <w:rsid w:val="00E947AD"/>
    <w:rsid w:val="00E96B55"/>
    <w:rsid w:val="00EB0CF2"/>
    <w:rsid w:val="00EB5BFA"/>
    <w:rsid w:val="00EC79BF"/>
    <w:rsid w:val="00ED0164"/>
    <w:rsid w:val="00ED41CB"/>
    <w:rsid w:val="00ED59F5"/>
    <w:rsid w:val="00EE32BC"/>
    <w:rsid w:val="00EF052D"/>
    <w:rsid w:val="00EF1E81"/>
    <w:rsid w:val="00EF2773"/>
    <w:rsid w:val="00F1098F"/>
    <w:rsid w:val="00F212CD"/>
    <w:rsid w:val="00F37CE0"/>
    <w:rsid w:val="00F41B21"/>
    <w:rsid w:val="00F4521E"/>
    <w:rsid w:val="00F46C8F"/>
    <w:rsid w:val="00F530A1"/>
    <w:rsid w:val="00F64F29"/>
    <w:rsid w:val="00F677ED"/>
    <w:rsid w:val="00F72B7E"/>
    <w:rsid w:val="00F76670"/>
    <w:rsid w:val="00F91D4E"/>
    <w:rsid w:val="00FB5CBA"/>
    <w:rsid w:val="00FC214E"/>
    <w:rsid w:val="00FC407A"/>
    <w:rsid w:val="00FC795C"/>
    <w:rsid w:val="00FD1B71"/>
    <w:rsid w:val="00FD32B5"/>
    <w:rsid w:val="00FE2E1B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1E7EF0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E7EF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rsid w:val="00793464"/>
    <w:rPr>
      <w:rFonts w:cs="Titr"/>
      <w:i/>
      <w:iCs/>
      <w:sz w:val="28"/>
      <w:szCs w:val="28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46C8F"/>
    <w:rPr>
      <w:rFonts w:cs="Koodak"/>
      <w:bCs/>
      <w:sz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8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EF697-C642-45CC-B9E5-C978CD025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137</TotalTime>
  <Pages>3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app7</cp:lastModifiedBy>
  <cp:revision>48</cp:revision>
  <cp:lastPrinted>2021-09-25T06:57:00Z</cp:lastPrinted>
  <dcterms:created xsi:type="dcterms:W3CDTF">2016-06-26T06:15:00Z</dcterms:created>
  <dcterms:modified xsi:type="dcterms:W3CDTF">2023-10-25T14:45:00Z</dcterms:modified>
</cp:coreProperties>
</file>